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9F2A11">
        <w:rPr>
          <w:rFonts w:cs="Arial"/>
          <w:b/>
          <w:caps/>
          <w:sz w:val="28"/>
          <w:szCs w:val="28"/>
        </w:rPr>
        <w:t>1232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9F2A11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Solicita providências visando à melhoria da iluminação pública da Rua das Acácias, no Parque Santo Antonio.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 providências cabíveis</w:t>
      </w:r>
      <w:r w:rsidR="009F2A11">
        <w:rPr>
          <w:rFonts w:cs="Arial"/>
        </w:rPr>
        <w:t xml:space="preserve"> junto à Secretaria de Infraestrutura,</w:t>
      </w:r>
      <w:r w:rsidR="001C7A18">
        <w:rPr>
          <w:rFonts w:cs="Arial"/>
        </w:rPr>
        <w:t xml:space="preserve"> visando</w:t>
      </w:r>
      <w:r w:rsidR="00691975">
        <w:rPr>
          <w:rFonts w:cs="Arial"/>
        </w:rPr>
        <w:t xml:space="preserve"> </w:t>
      </w:r>
      <w:r w:rsidR="009F2A11" w:rsidRPr="009F2A11">
        <w:rPr>
          <w:rFonts w:cs="Arial"/>
        </w:rPr>
        <w:t>à melhoria da iluminação pública da Rua das Acácias, no Parque Santo Antonio.</w:t>
      </w:r>
    </w:p>
    <w:p w:rsidR="009F2A11" w:rsidRDefault="009F2A11" w:rsidP="00F22FC9">
      <w:pPr>
        <w:tabs>
          <w:tab w:val="left" w:pos="-600"/>
        </w:tabs>
        <w:spacing w:after="120" w:line="324" w:lineRule="auto"/>
        <w:ind w:firstLine="1701"/>
        <w:jc w:val="both"/>
      </w:pPr>
      <w:r>
        <w:t>A</w:t>
      </w:r>
      <w:r>
        <w:t xml:space="preserve"> situação está comprometendo a segurança local, devido ao grande “fluxo” de pessoas e veículos, preocupando os moradores da região.</w:t>
      </w:r>
    </w:p>
    <w:p w:rsidR="003A77BE" w:rsidRPr="001840AD" w:rsidRDefault="009F2A11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t xml:space="preserve">Dada a importância da presente </w:t>
      </w:r>
      <w:r w:rsidRPr="009F2A11">
        <w:t>indicação</w:t>
      </w:r>
      <w:r>
        <w:t>, conta</w:t>
      </w:r>
      <w:r>
        <w:t>m</w:t>
      </w:r>
      <w:r>
        <w:t>o</w:t>
      </w:r>
      <w:r>
        <w:t>s</w:t>
      </w:r>
      <w:r>
        <w:t xml:space="preserve"> com o</w:t>
      </w:r>
      <w:r>
        <w:t xml:space="preserve"> acolhimento do Senhor Prefeito, pelo que, n</w:t>
      </w:r>
      <w:r w:rsidR="003E188F" w:rsidRPr="001840AD">
        <w:rPr>
          <w:rFonts w:cs="Arial"/>
        </w:rPr>
        <w:t>a certeza de receber</w:t>
      </w:r>
      <w:r>
        <w:rPr>
          <w:rFonts w:cs="Arial"/>
        </w:rPr>
        <w:t>mos</w:t>
      </w:r>
      <w:r w:rsidR="003E188F" w:rsidRPr="001840AD">
        <w:rPr>
          <w:rFonts w:cs="Arial"/>
        </w:rPr>
        <w:t xml:space="preserve"> especial atenção</w:t>
      </w:r>
      <w:r>
        <w:rPr>
          <w:rFonts w:cs="Arial"/>
        </w:rPr>
        <w:t>,</w:t>
      </w:r>
      <w:r w:rsidR="003E188F" w:rsidRPr="001840AD">
        <w:rPr>
          <w:rFonts w:cs="Arial"/>
        </w:rPr>
        <w:t xml:space="preserve"> subscreve</w:t>
      </w:r>
      <w:r>
        <w:rPr>
          <w:rFonts w:cs="Arial"/>
        </w:rPr>
        <w:t>mos</w:t>
      </w:r>
      <w:r w:rsidR="003E188F" w:rsidRPr="001840AD">
        <w:rPr>
          <w:rFonts w:cs="Arial"/>
        </w:rPr>
        <w:t xml:space="preserve">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9F2A11">
        <w:rPr>
          <w:rFonts w:cs="Arial"/>
        </w:rPr>
        <w:t>12 de maio de 2021.</w:t>
      </w:r>
    </w:p>
    <w:p w:rsidR="009F2A11" w:rsidRDefault="009F2A11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9F2A11" w:rsidRDefault="009F2A11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bookmarkStart w:id="0" w:name="_GoBack"/>
      <w:bookmarkEnd w:id="0"/>
    </w:p>
    <w:p w:rsidR="009F2A11" w:rsidRPr="005D429C" w:rsidRDefault="009F2A11" w:rsidP="009F2A11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DUDI</w:t>
      </w:r>
    </w:p>
    <w:p w:rsidR="009F2A11" w:rsidRPr="005D429C" w:rsidRDefault="009F2A11" w:rsidP="009F2A11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- </w:t>
      </w:r>
      <w:r>
        <w:rPr>
          <w:rFonts w:eastAsia="Calibri" w:cs="Arial"/>
          <w:lang w:eastAsia="en-US"/>
        </w:rPr>
        <w:t>PL</w:t>
      </w:r>
    </w:p>
    <w:p w:rsidR="009F2A11" w:rsidRPr="00ED4D34" w:rsidRDefault="009F2A11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sectPr w:rsidR="009F2A11" w:rsidRPr="00ED4D34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7DA9" w:rsidRDefault="00727DA9">
      <w:r>
        <w:separator/>
      </w:r>
    </w:p>
  </w:endnote>
  <w:endnote w:type="continuationSeparator" w:id="0">
    <w:p w:rsidR="00727DA9" w:rsidRDefault="00727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7DA9" w:rsidRDefault="00727DA9">
      <w:r>
        <w:separator/>
      </w:r>
    </w:p>
  </w:footnote>
  <w:footnote w:type="continuationSeparator" w:id="0">
    <w:p w:rsidR="00727DA9" w:rsidRDefault="00727D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81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81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673BE8" w:rsidRDefault="00673BE8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  <w:t>LIA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673BE8" w:rsidRDefault="00673BE8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  <w:t>LIA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956E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3BE8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27DA9"/>
    <w:rsid w:val="0073407F"/>
    <w:rsid w:val="00760B49"/>
    <w:rsid w:val="00775A1B"/>
    <w:rsid w:val="0078108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9F2A11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23E71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18BC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2E27D8-937D-49DC-8B7C-3EA484279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0</TotalTime>
  <Pages>1</Pages>
  <Words>115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Lia Requena</cp:lastModifiedBy>
  <cp:revision>2</cp:revision>
  <cp:lastPrinted>2020-03-16T12:28:00Z</cp:lastPrinted>
  <dcterms:created xsi:type="dcterms:W3CDTF">2021-05-10T18:45:00Z</dcterms:created>
  <dcterms:modified xsi:type="dcterms:W3CDTF">2021-05-10T18:45:00Z</dcterms:modified>
</cp:coreProperties>
</file>